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40DFF" w14:textId="633ADA19" w:rsidR="00DD0D40" w:rsidRPr="00B80689" w:rsidRDefault="00DD0D40" w:rsidP="00DD0D40">
      <w:pPr>
        <w:pStyle w:val="Header"/>
        <w:tabs>
          <w:tab w:val="right" w:pos="9639"/>
        </w:tabs>
        <w:rPr>
          <w:noProof w:val="0"/>
          <w:sz w:val="24"/>
          <w:szCs w:val="24"/>
        </w:rPr>
      </w:pPr>
      <w:bookmarkStart w:id="0" w:name="_Toc6241802"/>
      <w:bookmarkStart w:id="1" w:name="_Toc6296364"/>
      <w:r w:rsidRPr="00B80689">
        <w:rPr>
          <w:noProof w:val="0"/>
          <w:sz w:val="24"/>
          <w:szCs w:val="24"/>
        </w:rPr>
        <w:t>3GPP TSG SA WG2#16</w:t>
      </w:r>
      <w:r>
        <w:rPr>
          <w:noProof w:val="0"/>
          <w:sz w:val="24"/>
          <w:szCs w:val="24"/>
        </w:rPr>
        <w:t>1</w:t>
      </w:r>
      <w:r w:rsidRPr="00B80689">
        <w:rPr>
          <w:bCs/>
          <w:noProof w:val="0"/>
          <w:sz w:val="24"/>
          <w:szCs w:val="24"/>
        </w:rPr>
        <w:tab/>
        <w:t xml:space="preserve">            </w:t>
      </w:r>
      <w:r w:rsidR="00570E38" w:rsidRPr="00570E38">
        <w:rPr>
          <w:bCs/>
          <w:noProof w:val="0"/>
          <w:sz w:val="24"/>
          <w:szCs w:val="24"/>
        </w:rPr>
        <w:t>S2-2402872</w:t>
      </w:r>
    </w:p>
    <w:p w14:paraId="5533FB7A" w14:textId="78C3683C" w:rsidR="008F4EDF" w:rsidRPr="00DD0D40" w:rsidRDefault="00DD0D40" w:rsidP="00DD0D40">
      <w:pPr>
        <w:pStyle w:val="3GPPHeader"/>
        <w:rPr>
          <w:rFonts w:ascii="Arial" w:eastAsia="SimSun" w:hAnsi="Arial" w:cs="Arial"/>
          <w:szCs w:val="24"/>
        </w:rPr>
      </w:pPr>
      <w:r>
        <w:rPr>
          <w:rFonts w:ascii="Arial" w:eastAsia="SimSun" w:hAnsi="Arial" w:cs="Arial"/>
          <w:szCs w:val="24"/>
        </w:rPr>
        <w:t>Athens, Greece, February 26 - March 1, 2024</w:t>
      </w:r>
      <w:r w:rsidR="008F4EDF">
        <w:rPr>
          <w:rFonts w:cs="Arial"/>
          <w:noProof/>
        </w:rPr>
        <w:tab/>
      </w:r>
      <w:r w:rsidR="008F4EDF">
        <w:rPr>
          <w:rFonts w:cs="Arial"/>
          <w:noProof/>
          <w:color w:val="3333FF"/>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7EA8FB06"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3456E">
        <w:rPr>
          <w:rFonts w:ascii="Arial" w:hAnsi="Arial" w:cs="Arial"/>
          <w:b/>
        </w:rPr>
        <w:t>Nokia, Nokia Shanghai Bell</w:t>
      </w:r>
      <w:r w:rsidR="002C3910">
        <w:rPr>
          <w:rFonts w:ascii="Arial" w:hAnsi="Arial" w:cs="Arial"/>
          <w:b/>
        </w:rPr>
        <w:t xml:space="preserve"> </w:t>
      </w:r>
    </w:p>
    <w:p w14:paraId="36DCEF0D" w14:textId="16E57E4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3456E" w:rsidRPr="0093456E">
        <w:rPr>
          <w:rStyle w:val="normaltextrun"/>
          <w:rFonts w:ascii="Arial" w:hAnsi="Arial" w:cs="Arial"/>
          <w:b/>
          <w:bCs/>
          <w:color w:val="000000"/>
          <w:shd w:val="clear" w:color="auto" w:fill="FFFFFF"/>
        </w:rPr>
        <w:t xml:space="preserve">Considerations </w:t>
      </w:r>
      <w:r w:rsidR="00A97C90">
        <w:rPr>
          <w:rStyle w:val="normaltextrun"/>
          <w:rFonts w:ascii="Arial" w:hAnsi="Arial" w:cs="Arial"/>
          <w:b/>
          <w:bCs/>
          <w:color w:val="000000"/>
          <w:shd w:val="clear" w:color="auto" w:fill="FFFFFF"/>
        </w:rPr>
        <w:t>partially Rejected</w:t>
      </w:r>
      <w:r w:rsidR="00901211">
        <w:rPr>
          <w:rStyle w:val="normaltextrun"/>
          <w:rFonts w:ascii="Arial" w:hAnsi="Arial" w:cs="Arial"/>
          <w:b/>
          <w:bCs/>
          <w:color w:val="000000"/>
          <w:shd w:val="clear" w:color="auto" w:fill="FFFFFF"/>
        </w:rPr>
        <w:t xml:space="preserve"> and Allowed</w:t>
      </w:r>
      <w:r w:rsidR="00A97C90">
        <w:rPr>
          <w:rStyle w:val="normaltextrun"/>
          <w:rFonts w:ascii="Arial" w:hAnsi="Arial" w:cs="Arial"/>
          <w:b/>
          <w:bCs/>
          <w:color w:val="000000"/>
          <w:shd w:val="clear" w:color="auto" w:fill="FFFFFF"/>
        </w:rPr>
        <w:t xml:space="preserve"> S-NSSAI handling</w:t>
      </w:r>
      <w:r w:rsidR="00AB3A3C">
        <w:rPr>
          <w:rStyle w:val="normaltextrun"/>
          <w:rFonts w:ascii="Arial" w:hAnsi="Arial" w:cs="Arial"/>
          <w:b/>
          <w:bCs/>
          <w:color w:val="000000"/>
          <w:shd w:val="clear" w:color="auto" w:fill="FFFFFF"/>
        </w:rPr>
        <w:t xml:space="preserve"> from a RRM steering perspective</w:t>
      </w:r>
      <w:r w:rsidR="0093456E">
        <w:rPr>
          <w:rStyle w:val="normaltextrun"/>
          <w:rFonts w:ascii="Arial" w:hAnsi="Arial" w:cs="Arial"/>
          <w:b/>
          <w:bCs/>
          <w:color w:val="000000"/>
          <w:shd w:val="clear" w:color="auto" w:fill="FFFFFF"/>
        </w:rPr>
        <w:t xml:space="preserve"> [</w:t>
      </w:r>
      <w:r w:rsidR="0093456E">
        <w:rPr>
          <w:rFonts w:ascii="Arial" w:hAnsi="Arial" w:cs="Arial"/>
          <w:b/>
        </w:rPr>
        <w:t>KI#5 and KI#3]</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5D9A5ADA"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93456E">
        <w:rPr>
          <w:rFonts w:ascii="Arial" w:hAnsi="Arial" w:cs="Arial"/>
          <w:i/>
        </w:rPr>
        <w:t xml:space="preserve"> dismisses the need of more work in rel-18 on the topic brough up by </w:t>
      </w:r>
      <w:r w:rsidR="0093456E" w:rsidRPr="0093456E">
        <w:rPr>
          <w:rStyle w:val="normaltextrun"/>
          <w:rFonts w:ascii="Arial" w:hAnsi="Arial" w:cs="Arial"/>
          <w:b/>
          <w:bCs/>
          <w:color w:val="000000"/>
          <w:shd w:val="clear" w:color="auto" w:fill="FFFFFF"/>
        </w:rPr>
        <w:t>S2-2310701</w:t>
      </w:r>
    </w:p>
    <w:p w14:paraId="2257102E" w14:textId="77777777" w:rsidR="006B479A" w:rsidRDefault="00FB24C6" w:rsidP="00FB24C6">
      <w:pPr>
        <w:pStyle w:val="Heading1"/>
      </w:pPr>
      <w:r>
        <w:t>Discussion</w:t>
      </w:r>
    </w:p>
    <w:p w14:paraId="2F027CFC" w14:textId="62C7DFAF" w:rsidR="00A97C90" w:rsidRDefault="00A97C90" w:rsidP="00EC3AD8">
      <w:r>
        <w:t xml:space="preserve">In Rel-18 the concept of partially rejected S-NSSAI has been added as well as Partilaly Allowed S-NSSAI. </w:t>
      </w:r>
      <w:r w:rsidR="00F808D4">
        <w:t>This</w:t>
      </w:r>
      <w:r>
        <w:t xml:space="preserve"> leaves open the question on how </w:t>
      </w:r>
      <w:proofErr w:type="gramStart"/>
      <w:r>
        <w:t>is it</w:t>
      </w:r>
      <w:proofErr w:type="gramEnd"/>
      <w:r>
        <w:t xml:space="preserve"> possible that the UE eventually camps on bands where certain S-NSSAIs that are indicated as </w:t>
      </w:r>
      <w:r w:rsidR="00F808D4">
        <w:t>P</w:t>
      </w:r>
      <w:r>
        <w:t xml:space="preserve">artially </w:t>
      </w:r>
      <w:r w:rsidR="00F808D4">
        <w:t>R</w:t>
      </w:r>
      <w:r>
        <w:t xml:space="preserve">ejected or </w:t>
      </w:r>
      <w:r w:rsidR="00F808D4">
        <w:t>P</w:t>
      </w:r>
      <w:r>
        <w:t xml:space="preserve">artially </w:t>
      </w:r>
      <w:r w:rsidR="00F808D4">
        <w:t>Al</w:t>
      </w:r>
      <w:r>
        <w:t>lowed but not supported in the current cell. It should be noted that this needs not be related to a different TAs than the current TA, as</w:t>
      </w:r>
      <w:r w:rsidR="00901211">
        <w:t xml:space="preserve"> it is</w:t>
      </w:r>
      <w:r>
        <w:t xml:space="preserve"> indicated in </w:t>
      </w:r>
      <w:r w:rsidR="00901211">
        <w:t xml:space="preserve">examples in </w:t>
      </w:r>
      <w:r>
        <w:t xml:space="preserve">S2-2321701, as in </w:t>
      </w:r>
      <w:r w:rsidR="00CD0C5A">
        <w:t>Re</w:t>
      </w:r>
      <w:r>
        <w:t>l-18 also the concept of partial network slice availability in a TA is possible.</w:t>
      </w:r>
    </w:p>
    <w:p w14:paraId="74C23D08" w14:textId="4524AD02" w:rsidR="00E778B6" w:rsidRDefault="00E778B6" w:rsidP="00EC3AD8">
      <w:r>
        <w:t xml:space="preserve">The paper </w:t>
      </w:r>
      <w:r w:rsidR="00F808D4">
        <w:t xml:space="preserve">S2-2321701 </w:t>
      </w:r>
      <w:r>
        <w:t xml:space="preserve">brings up a couple of scenarios where it is useful to send a </w:t>
      </w:r>
      <w:r w:rsidR="006F78B6">
        <w:t>T</w:t>
      </w:r>
      <w:r>
        <w:t>arget NSSAI to the NG-RAN to be used in a way not so far allowed by rel-17 specifications, i.e. by keeping it stored in the NG-RAN and CN and passed to the NG-RAN at Handover by adding the information in new NG-AP messages</w:t>
      </w:r>
      <w:r w:rsidR="006F78B6">
        <w:t xml:space="preserve"> such as the Path switch acknowledgement</w:t>
      </w:r>
      <w:r>
        <w:t>.</w:t>
      </w:r>
    </w:p>
    <w:p w14:paraId="4EECB527" w14:textId="57767EC4" w:rsidR="00E778B6" w:rsidRDefault="00901211" w:rsidP="00EC3AD8">
      <w:r>
        <w:t>L</w:t>
      </w:r>
      <w:r w:rsidR="00E778B6">
        <w:t xml:space="preserve">et's </w:t>
      </w:r>
      <w:r w:rsidR="006F78B6">
        <w:t>analyse</w:t>
      </w:r>
      <w:r w:rsidR="00E778B6">
        <w:t xml:space="preserve"> the cases</w:t>
      </w:r>
      <w:r w:rsidR="006F78B6">
        <w:t xml:space="preserve"> th</w:t>
      </w:r>
      <w:r w:rsidR="00F808D4">
        <w:t>e paper</w:t>
      </w:r>
      <w:r w:rsidR="006F78B6">
        <w:t xml:space="preserve"> bring</w:t>
      </w:r>
      <w:r w:rsidR="00F808D4">
        <w:t>s</w:t>
      </w:r>
      <w:r w:rsidR="006F78B6">
        <w:t xml:space="preserve"> up</w:t>
      </w:r>
      <w:r w:rsidR="00E778B6">
        <w:t>:</w:t>
      </w:r>
    </w:p>
    <w:p w14:paraId="5D65FFFC" w14:textId="36EBDE55" w:rsidR="00E778B6" w:rsidRPr="00AF475D" w:rsidRDefault="00E778B6" w:rsidP="00EC3AD8">
      <w:pPr>
        <w:rPr>
          <w:b/>
          <w:bCs/>
        </w:rPr>
      </w:pPr>
      <w:r w:rsidRPr="00AF475D">
        <w:rPr>
          <w:b/>
          <w:bCs/>
        </w:rPr>
        <w:t>CASE 1:</w:t>
      </w:r>
    </w:p>
    <w:tbl>
      <w:tblPr>
        <w:tblStyle w:val="TableGrid"/>
        <w:tblW w:w="0" w:type="auto"/>
        <w:jc w:val="center"/>
        <w:tblLook w:val="04A0" w:firstRow="1" w:lastRow="0" w:firstColumn="1" w:lastColumn="0" w:noHBand="0" w:noVBand="1"/>
      </w:tblPr>
      <w:tblGrid>
        <w:gridCol w:w="9631"/>
      </w:tblGrid>
      <w:tr w:rsidR="00E778B6" w14:paraId="636F96A3" w14:textId="77777777" w:rsidTr="00E778B6">
        <w:trPr>
          <w:jc w:val="center"/>
        </w:trPr>
        <w:tc>
          <w:tcPr>
            <w:tcW w:w="9631" w:type="dxa"/>
          </w:tcPr>
          <w:p w14:paraId="7518D73C" w14:textId="77777777" w:rsidR="00E778B6" w:rsidRDefault="00E778B6" w:rsidP="00E778B6">
            <w:r>
              <w:rPr>
                <w:noProof/>
              </w:rPr>
              <mc:AlternateContent>
                <mc:Choice Requires="wps">
                  <w:drawing>
                    <wp:anchor distT="0" distB="0" distL="114300" distR="114300" simplePos="0" relativeHeight="251657216" behindDoc="0" locked="0" layoutInCell="1" allowOverlap="1" wp14:anchorId="44F74BC8" wp14:editId="5E230F2C">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F74BC8"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721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v:textbox>
                      <w10:wrap type="topAndBottom" anchory="page"/>
                    </v:shape>
                  </w:pict>
                </mc:Fallback>
              </mc:AlternateContent>
            </w:r>
            <w:r>
              <w:rPr>
                <w:noProof/>
              </w:rPr>
              <mc:AlternateContent>
                <mc:Choice Requires="wpg">
                  <w:drawing>
                    <wp:anchor distT="0" distB="0" distL="114300" distR="114300" simplePos="0" relativeHeight="251660288" behindDoc="0" locked="0" layoutInCell="1" allowOverlap="1" wp14:anchorId="0209F935" wp14:editId="53AA2126">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14A3858B" w14:textId="77777777" w:rsidR="00E778B6" w:rsidRPr="00C11296" w:rsidRDefault="00E778B6" w:rsidP="00E778B6">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209F935" id="Group 9" o:spid="_x0000_s1027" style="position:absolute;margin-left:7.85pt;margin-top:79.95pt;width:320.85pt;height:119.6pt;z-index:251660288;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PqaHRUYKQAAGCkAABQAAABkcnMvbWVkaWEv&#10;aW1hZ2UzLnBuZ4lQTkcNChoKAAAADUlIRFIAAAGAAAABgAgGAAAApMe1vwAAAAFzUkdCAK7OHOkA&#10;AAAEZ0FNQQAAsY8L/GEFAAAACXBIWXMAADsOAAA7DgHMtqGDAAAorU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4A3858B" w14:textId="77777777" w:rsidR="00E778B6" w:rsidRPr="00C11296" w:rsidRDefault="00E778B6" w:rsidP="00E778B6">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t>In the system showed in figure 1, it is preferred that the eMBB slice A is only used in TA1. The reason that it is also available in the microcells is that when using Partially Allowed/Rejected NSSAI’s, it is still required that there is at least one slice in the Allowed NSSAI.</w:t>
            </w:r>
          </w:p>
          <w:p w14:paraId="5505FC87" w14:textId="77777777" w:rsidR="00E778B6" w:rsidRDefault="00E778B6" w:rsidP="00E778B6">
            <w:r>
              <w:t xml:space="preserve">Example 1: A UE arrives in cell 1, and tries to register slice A and B. The UE is assigned an RA that contains both TA1&amp;TA2. Slice A is in the Allowed </w:t>
            </w:r>
            <w:proofErr w:type="gramStart"/>
            <w:r>
              <w:t>NSSAI</w:t>
            </w:r>
            <w:proofErr w:type="gramEnd"/>
            <w:r>
              <w:t xml:space="preserve"> and slice B is rejected partially in the RA. The AMF is configured with a policy indicating that slice B should be used whenever in range, so the UE is also sent a Target NSSAI with slice B (and slice A) and a Target RFSP with the frequency of the microcells.</w:t>
            </w:r>
            <w:r>
              <w:rPr>
                <w:noProof/>
              </w:rPr>
              <w:t xml:space="preserve"> </w:t>
            </w:r>
          </w:p>
          <w:p w14:paraId="61B597E4" w14:textId="77777777" w:rsidR="00E778B6" w:rsidRDefault="00E778B6" w:rsidP="00E778B6">
            <w:r>
              <w:lastRenderedPageBreak/>
              <w:t xml:space="preserve">RAN collects measurements on the frequency of the </w:t>
            </w:r>
            <w:proofErr w:type="gramStart"/>
            <w:r>
              <w:t>microcells, and</w:t>
            </w:r>
            <w:proofErr w:type="gramEnd"/>
            <w:r>
              <w:t xml:space="preserve"> concludes that the UE have coverage of Cell 6, but since that cell does not support Slice B, the UE remains in cell 1. Later, the UE moves into coverage of cell 5, but the UE is served by cell 4 which is in TA 1, so the UE will not register again. Cell 4 have not received the Target NSSAI, and the AMF is not able to send a new Target NSSAI, so cell 4 does not have the information needed to move the UE to cell 5, and the UE will not get access to slice B. </w:t>
            </w:r>
          </w:p>
          <w:p w14:paraId="0E90DF4C" w14:textId="77777777" w:rsidR="00E778B6" w:rsidRDefault="00E778B6" w:rsidP="00E778B6">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66D31570" w14:textId="0739F12A" w:rsidR="00E778B6" w:rsidRDefault="00E778B6" w:rsidP="00E778B6">
            <w:r>
              <w:t xml:space="preserve">If RFSP is used to steer the UE instead of Target </w:t>
            </w:r>
            <w:proofErr w:type="gramStart"/>
            <w:r>
              <w:t>RFSP</w:t>
            </w:r>
            <w:r w:rsidR="00AF475D">
              <w:t xml:space="preserve"> </w:t>
            </w:r>
            <w:r>
              <w:t>,</w:t>
            </w:r>
            <w:proofErr w:type="gramEnd"/>
            <w:r>
              <w:t xml:space="preserve"> RAN will be able to move the UE to cell 5 once in range, but the UE will also be moved to all other cells on the same frequency, so the UE will first be moved to cell 6 and cause unwanted load in that cell. </w:t>
            </w:r>
          </w:p>
          <w:p w14:paraId="4AEA57AF" w14:textId="77777777" w:rsidR="00E778B6" w:rsidRDefault="00E778B6" w:rsidP="00E778B6">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w:t>
            </w:r>
            <w:proofErr w:type="gramStart"/>
            <w:r>
              <w:rPr>
                <w:b/>
                <w:bCs/>
              </w:rPr>
              <w:t>the UE will</w:t>
            </w:r>
            <w:proofErr w:type="gramEnd"/>
            <w:r>
              <w:rPr>
                <w:b/>
                <w:bCs/>
              </w:rPr>
              <w:t xml:space="preserve"> cause unwanted load in other cells of the frequency band. </w:t>
            </w:r>
          </w:p>
          <w:p w14:paraId="1B32A0EE" w14:textId="77777777" w:rsidR="00E778B6" w:rsidRDefault="00E778B6" w:rsidP="00E778B6">
            <w:r>
              <w:t xml:space="preserve">However, when the AMF is informed that UE has moved to a new gNB (e.g. Cell 4), it can see in the Partially Rejected NSSAI that the UE want to access slice B, and it will know that the gNB of serving cell is not aware of this, so a Target NSSAI would help the RAN to steer the UE. If the Target NSSAI is introduced to the PATH SWITCH ACK, the AMF can send the Target NSSAI and Target RFSP to </w:t>
            </w:r>
            <w:proofErr w:type="gramStart"/>
            <w:r>
              <w:t>RAN</w:t>
            </w:r>
            <w:proofErr w:type="gramEnd"/>
            <w:r>
              <w:t>, and the UE will be moved to cell 5 and get access to the slice B.</w:t>
            </w:r>
          </w:p>
          <w:p w14:paraId="00548176" w14:textId="77777777" w:rsidR="00E778B6" w:rsidRDefault="00E778B6" w:rsidP="00E778B6">
            <w:pPr>
              <w:rPr>
                <w:b/>
                <w:bCs/>
              </w:rPr>
            </w:pPr>
            <w:r w:rsidRPr="001F6E8E">
              <w:rPr>
                <w:b/>
                <w:bCs/>
              </w:rPr>
              <w:t>Observation</w:t>
            </w:r>
            <w:r>
              <w:rPr>
                <w:b/>
                <w:bCs/>
              </w:rPr>
              <w:t xml:space="preserve"> 3</w:t>
            </w:r>
            <w:r w:rsidRPr="001F6E8E">
              <w:rPr>
                <w:b/>
                <w:bCs/>
              </w:rPr>
              <w:t xml:space="preserve">: </w:t>
            </w:r>
            <w:r>
              <w:rPr>
                <w:b/>
                <w:bCs/>
              </w:rPr>
              <w:t>If the Target NSSAI and Target RFSP are sent both at registration and in the PATH SWITCH ACK after changing gNB, when the UE have a slice that is Rejected Partially in the RA, RAN will be able to steer the UE to a cell supporting that slice as soon as the UE get within range.</w:t>
            </w:r>
          </w:p>
          <w:p w14:paraId="5C8E8ACC" w14:textId="77777777" w:rsidR="00E778B6" w:rsidRDefault="00E778B6" w:rsidP="00E778B6"/>
        </w:tc>
      </w:tr>
    </w:tbl>
    <w:p w14:paraId="14FBFDEF" w14:textId="77777777" w:rsidR="00E778B6" w:rsidRDefault="00E778B6" w:rsidP="00EC3AD8"/>
    <w:p w14:paraId="3E018453" w14:textId="113D629D" w:rsidR="00D15700" w:rsidRPr="00685832" w:rsidRDefault="006F78B6" w:rsidP="00EC3AD8">
      <w:pPr>
        <w:rPr>
          <w:b/>
          <w:bCs/>
          <w:u w:val="single"/>
        </w:rPr>
      </w:pPr>
      <w:r>
        <w:rPr>
          <w:b/>
          <w:bCs/>
          <w:u w:val="single"/>
        </w:rPr>
        <w:t xml:space="preserve">Analysis of </w:t>
      </w:r>
      <w:r w:rsidR="00D15700" w:rsidRPr="00685832">
        <w:rPr>
          <w:b/>
          <w:bCs/>
          <w:u w:val="single"/>
        </w:rPr>
        <w:t>CASE 1:</w:t>
      </w:r>
    </w:p>
    <w:tbl>
      <w:tblPr>
        <w:tblStyle w:val="TableGrid"/>
        <w:tblW w:w="0" w:type="auto"/>
        <w:tblLook w:val="04A0" w:firstRow="1" w:lastRow="0" w:firstColumn="1" w:lastColumn="0" w:noHBand="0" w:noVBand="1"/>
      </w:tblPr>
      <w:tblGrid>
        <w:gridCol w:w="9631"/>
      </w:tblGrid>
      <w:tr w:rsidR="00D15700" w14:paraId="0E396C39" w14:textId="77777777" w:rsidTr="00D15700">
        <w:tc>
          <w:tcPr>
            <w:tcW w:w="9631" w:type="dxa"/>
          </w:tcPr>
          <w:p w14:paraId="5332959E" w14:textId="77EA08C8" w:rsidR="00E70E3E" w:rsidRDefault="00E70E3E" w:rsidP="00DB3040">
            <w:bookmarkStart w:id="2" w:name="_Hlk148713932"/>
            <w:r>
              <w:t>The proposal here is that since the NG-RAN has received the Target S-NSSAI (</w:t>
            </w:r>
            <w:proofErr w:type="gramStart"/>
            <w:r>
              <w:t>A,B</w:t>
            </w:r>
            <w:proofErr w:type="gramEnd"/>
            <w:r>
              <w:t>) an</w:t>
            </w:r>
            <w:r w:rsidR="000845F8">
              <w:t>d</w:t>
            </w:r>
            <w:r>
              <w:t xml:space="preserve"> related RFSP to move to the orange band, the NG-RAN sees that S-NSSAI B is not in the orange band at cell 6 (TA3), hence it will not move to the band of TA3.</w:t>
            </w:r>
          </w:p>
          <w:p w14:paraId="43FA59C6" w14:textId="63D1892C" w:rsidR="00E70E3E" w:rsidRDefault="00E70E3E" w:rsidP="00DB3040">
            <w:r>
              <w:t>However the definition of Target NSSAI indicates that even in this case (with or without a specific RFS</w:t>
            </w:r>
            <w:r w:rsidR="00901211">
              <w:t>P</w:t>
            </w:r>
            <w:r>
              <w:t xml:space="preserve"> setting) the UE is moved to the band of TA3, because there is at least a S-NSSAI in the </w:t>
            </w:r>
            <w:r w:rsidR="00901211">
              <w:t>T</w:t>
            </w:r>
            <w:r>
              <w:t xml:space="preserve">arget NSSAI that is supported </w:t>
            </w:r>
            <w:proofErr w:type="gramStart"/>
            <w:r>
              <w:t>there</w:t>
            </w:r>
            <w:proofErr w:type="gramEnd"/>
            <w:r>
              <w:t xml:space="preserve"> and this also causes no PDU session of slice A to be lost.</w:t>
            </w:r>
          </w:p>
          <w:p w14:paraId="6A510D66" w14:textId="165A72F2" w:rsidR="00E70E3E" w:rsidRDefault="00901211" w:rsidP="00DB3040">
            <w:r>
              <w:t>This is the behaviour defined in TS 23.501:</w:t>
            </w:r>
          </w:p>
          <w:p w14:paraId="36A74248" w14:textId="6B9F566A" w:rsidR="00E70E3E" w:rsidRDefault="00E70E3E" w:rsidP="00DB3040">
            <w:r>
              <w:t>"</w:t>
            </w:r>
            <w:r w:rsidRPr="001B7C50">
              <w:t xml:space="preserve"> The RFSP index associated to the Target NSSAI is considered if the </w:t>
            </w:r>
            <w:r>
              <w:t>NG-</w:t>
            </w:r>
            <w:r w:rsidRPr="001B7C50">
              <w:t>RAN succeeds to redirect the UE to a new TA</w:t>
            </w:r>
            <w:r>
              <w:t xml:space="preserve"> where the Target NSSAI, </w:t>
            </w:r>
            <w:r w:rsidRPr="00E70E3E">
              <w:rPr>
                <w:highlight w:val="green"/>
              </w:rPr>
              <w:t>or some S-NSSAIs of the Target NSSAI are supported,</w:t>
            </w:r>
            <w:r w:rsidRPr="001B7C50">
              <w:t xml:space="preserve"> otherwise the RFSP index of the Allowed NSSAI is considered</w:t>
            </w:r>
            <w:r>
              <w:t>"</w:t>
            </w:r>
            <w:r w:rsidRPr="00E70E3E">
              <w:t>.</w:t>
            </w:r>
          </w:p>
          <w:p w14:paraId="0507A8CA" w14:textId="3885142C" w:rsidR="00E70E3E" w:rsidRDefault="00E70E3E" w:rsidP="00DB3040">
            <w:r>
              <w:t>In this case, S-NSSAI A is part of the target NSSAI so the RFSP for Target NSSAI to redirect to orange band is followed.</w:t>
            </w:r>
            <w:r w:rsidR="00901211">
              <w:t xml:space="preserve"> So if the proposed behaviou</w:t>
            </w:r>
            <w:r w:rsidR="007464A7">
              <w:t>r</w:t>
            </w:r>
            <w:r w:rsidR="00901211">
              <w:t xml:space="preserve"> is that the UE would not be moved to TA3, this would be a new non backward compatible Target NSSAI behaviour.</w:t>
            </w:r>
          </w:p>
          <w:p w14:paraId="78367B73" w14:textId="2CEDDB22" w:rsidR="00E70E3E" w:rsidRDefault="000845F8" w:rsidP="00DB3040">
            <w:pPr>
              <w:rPr>
                <w:b/>
                <w:bCs/>
              </w:rPr>
            </w:pPr>
            <w:r w:rsidRPr="000845F8">
              <w:rPr>
                <w:b/>
                <w:bCs/>
              </w:rPr>
              <w:t>Observation</w:t>
            </w:r>
            <w:r>
              <w:rPr>
                <w:b/>
                <w:bCs/>
              </w:rPr>
              <w:t xml:space="preserve"> by Nokia 1</w:t>
            </w:r>
            <w:r w:rsidRPr="000845F8">
              <w:rPr>
                <w:b/>
                <w:bCs/>
              </w:rPr>
              <w:t xml:space="preserve">: the TARGET NSSAI </w:t>
            </w:r>
            <w:r w:rsidR="00901211">
              <w:rPr>
                <w:b/>
                <w:bCs/>
              </w:rPr>
              <w:t xml:space="preserve">as currently behaving, </w:t>
            </w:r>
            <w:r w:rsidRPr="000845F8">
              <w:rPr>
                <w:b/>
                <w:bCs/>
              </w:rPr>
              <w:t xml:space="preserve">does not help avoiding sending the UE to </w:t>
            </w:r>
            <w:proofErr w:type="gramStart"/>
            <w:r w:rsidRPr="000845F8">
              <w:rPr>
                <w:b/>
                <w:bCs/>
              </w:rPr>
              <w:t>cell-6</w:t>
            </w:r>
            <w:proofErr w:type="gramEnd"/>
            <w:r w:rsidRPr="000845F8">
              <w:rPr>
                <w:b/>
                <w:bCs/>
              </w:rPr>
              <w:t>, if the UE needs to continue using slice A. if slice A is no longer necessary and can be excluded then this is no more CASE 1 but it falls more in CASE 2</w:t>
            </w:r>
            <w:r>
              <w:rPr>
                <w:b/>
                <w:bCs/>
              </w:rPr>
              <w:t>. Hence setting the RFSP associated to the UE context to prefer band B would be sufficient to solve this scenario</w:t>
            </w:r>
            <w:r w:rsidR="000B168B">
              <w:rPr>
                <w:b/>
                <w:bCs/>
              </w:rPr>
              <w:t xml:space="preserve"> and then any load issue of TA3 cells should be handled by normal RRM logic for steering of UEs in the NG-RAN</w:t>
            </w:r>
            <w:r w:rsidR="00901211">
              <w:rPr>
                <w:b/>
                <w:bCs/>
              </w:rPr>
              <w:t xml:space="preserve"> (i.e. NG-RAN can at run time take decisions based on load balancing criteria)</w:t>
            </w:r>
            <w:r>
              <w:rPr>
                <w:b/>
                <w:bCs/>
              </w:rPr>
              <w:t>.</w:t>
            </w:r>
          </w:p>
          <w:bookmarkEnd w:id="2"/>
          <w:p w14:paraId="7113588F" w14:textId="7A541171" w:rsidR="00AB1C79" w:rsidRDefault="0056419F" w:rsidP="000B168B">
            <w:r>
              <w:rPr>
                <w:b/>
                <w:bCs/>
              </w:rPr>
              <w:t>Summary</w:t>
            </w:r>
            <w:r w:rsidR="00926C10">
              <w:rPr>
                <w:b/>
                <w:bCs/>
              </w:rPr>
              <w:t xml:space="preserve">: the CASE1 issue </w:t>
            </w:r>
            <w:r w:rsidR="00E602C2">
              <w:rPr>
                <w:b/>
                <w:bCs/>
              </w:rPr>
              <w:t>is predicated on the operator choosing not to load the microcell with Slice A unless there is additional slice C supported. This seems a corner case</w:t>
            </w:r>
            <w:r w:rsidR="00E94C0A">
              <w:rPr>
                <w:b/>
                <w:bCs/>
              </w:rPr>
              <w:t xml:space="preserve"> </w:t>
            </w:r>
            <w:r w:rsidR="000B168B">
              <w:rPr>
                <w:b/>
                <w:bCs/>
              </w:rPr>
              <w:t xml:space="preserve">(normally microcell can offer additional valuable capacity for RRM to consider) </w:t>
            </w:r>
            <w:r w:rsidR="00E94C0A">
              <w:rPr>
                <w:b/>
                <w:bCs/>
              </w:rPr>
              <w:t>and in general even if a target NSSAI</w:t>
            </w:r>
            <w:r w:rsidR="005C1AC3">
              <w:rPr>
                <w:b/>
                <w:bCs/>
              </w:rPr>
              <w:t xml:space="preserve"> (</w:t>
            </w:r>
            <w:proofErr w:type="gramStart"/>
            <w:r w:rsidR="005C1AC3">
              <w:rPr>
                <w:b/>
                <w:bCs/>
              </w:rPr>
              <w:t>A,B</w:t>
            </w:r>
            <w:proofErr w:type="gramEnd"/>
            <w:r w:rsidR="005C1AC3">
              <w:rPr>
                <w:b/>
                <w:bCs/>
              </w:rPr>
              <w:t xml:space="preserve">) and related RFSP for microcell selection, </w:t>
            </w:r>
            <w:r w:rsidR="00E94C0A">
              <w:rPr>
                <w:b/>
                <w:bCs/>
              </w:rPr>
              <w:t>the RFSP of the target NSSAI would still be considered and there is no notion that the UE would not switch band</w:t>
            </w:r>
            <w:r w:rsidR="005C1AC3">
              <w:rPr>
                <w:b/>
                <w:bCs/>
              </w:rPr>
              <w:t xml:space="preserve"> based on the definition of Target NSSAI. So the proposed solution is not suitable to address the issue and</w:t>
            </w:r>
            <w:r w:rsidR="0065661B">
              <w:rPr>
                <w:b/>
                <w:bCs/>
              </w:rPr>
              <w:t xml:space="preserve"> additionally</w:t>
            </w:r>
            <w:r w:rsidR="005C1AC3">
              <w:rPr>
                <w:b/>
                <w:bCs/>
              </w:rPr>
              <w:t xml:space="preserve"> the issue itself seems like a corner case hence it is not certainly needed to </w:t>
            </w:r>
            <w:r w:rsidR="005C1AC3">
              <w:rPr>
                <w:b/>
                <w:bCs/>
              </w:rPr>
              <w:lastRenderedPageBreak/>
              <w:t>work on this in rel-18.</w:t>
            </w:r>
            <w:r w:rsidR="00B56B07">
              <w:rPr>
                <w:b/>
                <w:bCs/>
              </w:rPr>
              <w:t xml:space="preserve"> Any enhancement of the behaviour would need to be carefully studied and a proper justification found.</w:t>
            </w:r>
            <w:r w:rsidR="0065661B">
              <w:rPr>
                <w:b/>
                <w:bCs/>
              </w:rPr>
              <w:t xml:space="preserve"> </w:t>
            </w:r>
          </w:p>
        </w:tc>
      </w:tr>
    </w:tbl>
    <w:p w14:paraId="6801E1C9" w14:textId="77777777" w:rsidR="00D15700" w:rsidRDefault="00D15700" w:rsidP="00EC3AD8"/>
    <w:p w14:paraId="6F977C6B" w14:textId="77777777" w:rsidR="00D15700" w:rsidRDefault="00D15700" w:rsidP="00EC3AD8"/>
    <w:p w14:paraId="7DE88A6D" w14:textId="152287A9" w:rsidR="00D15700" w:rsidRPr="00AF475D" w:rsidRDefault="00D15700" w:rsidP="00EC3AD8">
      <w:pPr>
        <w:rPr>
          <w:b/>
          <w:bCs/>
          <w:u w:val="single"/>
        </w:rPr>
      </w:pPr>
      <w:r w:rsidRPr="00AF475D">
        <w:rPr>
          <w:b/>
          <w:bCs/>
          <w:u w:val="single"/>
        </w:rPr>
        <w:t>CASE2</w:t>
      </w:r>
    </w:p>
    <w:tbl>
      <w:tblPr>
        <w:tblStyle w:val="TableGrid"/>
        <w:tblW w:w="0" w:type="auto"/>
        <w:tblLook w:val="04A0" w:firstRow="1" w:lastRow="0" w:firstColumn="1" w:lastColumn="0" w:noHBand="0" w:noVBand="1"/>
      </w:tblPr>
      <w:tblGrid>
        <w:gridCol w:w="9631"/>
      </w:tblGrid>
      <w:tr w:rsidR="00685832" w14:paraId="78DD5A81" w14:textId="77777777" w:rsidTr="00685832">
        <w:tc>
          <w:tcPr>
            <w:tcW w:w="9631" w:type="dxa"/>
          </w:tcPr>
          <w:p w14:paraId="343D337F" w14:textId="77777777" w:rsidR="00685832" w:rsidRDefault="00685832" w:rsidP="00685832">
            <w:r>
              <w:t xml:space="preserve">Figure 2 shows a network </w:t>
            </w:r>
            <w:proofErr w:type="gramStart"/>
            <w:r>
              <w:t>similar to</w:t>
            </w:r>
            <w:proofErr w:type="gramEnd"/>
            <w:r>
              <w:t xml:space="preserve"> that of figure 1, but with a new MBB slice, D. Slice A is only used as a default slice during registration, and slice D is used for general MBB load. (This configuration ensures that the microcells are not loaded by eMBB traffic.)</w:t>
            </w:r>
          </w:p>
          <w:p w14:paraId="2AED58CB" w14:textId="77777777" w:rsidR="00685832" w:rsidRDefault="00685832" w:rsidP="00685832">
            <w:r>
              <w:t xml:space="preserve">  </w:t>
            </w:r>
            <w:r>
              <w:rPr>
                <w:noProof/>
              </w:rPr>
              <mc:AlternateContent>
                <mc:Choice Requires="wpg">
                  <w:drawing>
                    <wp:inline distT="0" distB="0" distL="0" distR="0" wp14:anchorId="0FE9FB21" wp14:editId="1E53E3AD">
                      <wp:extent cx="4152900" cy="2641600"/>
                      <wp:effectExtent l="0" t="0" r="19050" b="6350"/>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207FE0E8" w14:textId="77777777" w:rsidR="00685832" w:rsidRPr="00C11296" w:rsidRDefault="00685832" w:rsidP="00685832">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0FE9FB21" id="Group 199" o:spid="_x0000_s1046" style="width:327pt;height:208pt;mso-position-horizontal-relative:char;mso-position-vertical-relative:lin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PqaHRUYKQAAGCkAABQAAABkcnMvbWVkaWEvaW1hZ2UzLnBuZ4lQTkcNChoKAAAA&#10;DUlIRFIAAAGAAAABgAgGAAAApMe1vwAAAAFzUkdCAK7OHOkAAAAEZ0FNQQAAsY8L/GEFAAAACXBI&#10;WXMAADsOAAA7DgHMtqGDAAAorU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207FE0E8" w14:textId="77777777" w:rsidR="00685832" w:rsidRPr="00C11296" w:rsidRDefault="00685832" w:rsidP="00685832">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v:textbox>
                      </v:shape>
                      <w10:anchorlock/>
                    </v:group>
                  </w:pict>
                </mc:Fallback>
              </mc:AlternateContent>
            </w:r>
          </w:p>
          <w:p w14:paraId="25F0C10B" w14:textId="77777777" w:rsidR="00685832" w:rsidRDefault="00685832" w:rsidP="00685832">
            <w:r>
              <w:t>Example 2:  In the system showed in figure 2, a UE arrives in cell 1, and tries to register slice A, B and D. The UE is assigned an RA that contains both TA1&amp;TA2, an Allowed NSSAI with slice A and a partially allowed NSSAI with slice B and D. Since slice D is available in TA 1, the UE starts service on that slice. When the UE moves into coverage of Cell 5, RAN will, based on the Partially Allowed NSSAI, know that the UE want to access slice B which is available in cell 5. However, since the UE would then loose the access to slice D, it will not know whether that this is the best option for the UE.</w:t>
            </w:r>
          </w:p>
          <w:p w14:paraId="202A926C" w14:textId="77777777" w:rsidR="00685832" w:rsidRDefault="00685832" w:rsidP="00685832">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5E823018" w14:textId="77777777" w:rsidR="00685832" w:rsidRDefault="00685832" w:rsidP="00685832">
            <w:r>
              <w:t>If the RFSP is indicating the frequency band of the microcells, RAN will be able to move the UE to cell 5, but the UE will also be moved to cell 6 when within coverage.</w:t>
            </w:r>
          </w:p>
          <w:p w14:paraId="437BEF98" w14:textId="77777777" w:rsidR="00685832" w:rsidRDefault="00685832" w:rsidP="00685832">
            <w:r>
              <w:t>On the other hand, sending the Target NSSAI would give the wanted behaviour, since RAN will only move the UE if the target cell give better support for the target slices. However, the Target NSSAI need to be included both at registration and in the PATH SWITCH ACK when the gNB is changed, to ensure that RAN have access to it.</w:t>
            </w:r>
          </w:p>
          <w:p w14:paraId="04A3831F" w14:textId="77777777" w:rsidR="00685832" w:rsidRDefault="00685832" w:rsidP="00685832">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043ED0CF" w14:textId="77777777" w:rsidR="00685832" w:rsidRDefault="00685832" w:rsidP="00EC3AD8"/>
        </w:tc>
      </w:tr>
    </w:tbl>
    <w:p w14:paraId="4E37E9E3" w14:textId="77777777" w:rsidR="00E778B6" w:rsidRDefault="00E778B6" w:rsidP="00EC3AD8"/>
    <w:tbl>
      <w:tblPr>
        <w:tblStyle w:val="TableGrid"/>
        <w:tblW w:w="0" w:type="auto"/>
        <w:tblLook w:val="04A0" w:firstRow="1" w:lastRow="0" w:firstColumn="1" w:lastColumn="0" w:noHBand="0" w:noVBand="1"/>
      </w:tblPr>
      <w:tblGrid>
        <w:gridCol w:w="9631"/>
      </w:tblGrid>
      <w:tr w:rsidR="00655831" w14:paraId="082907D0" w14:textId="77777777" w:rsidTr="00655831">
        <w:tc>
          <w:tcPr>
            <w:tcW w:w="9631" w:type="dxa"/>
          </w:tcPr>
          <w:p w14:paraId="4C0F3B99" w14:textId="77777777" w:rsidR="00655831" w:rsidRPr="00685832" w:rsidRDefault="00655831" w:rsidP="00655831">
            <w:pPr>
              <w:rPr>
                <w:b/>
                <w:bCs/>
                <w:u w:val="single"/>
              </w:rPr>
            </w:pPr>
            <w:r>
              <w:rPr>
                <w:b/>
                <w:bCs/>
                <w:u w:val="single"/>
              </w:rPr>
              <w:t>Analysis of CASE 2</w:t>
            </w:r>
            <w:r w:rsidRPr="00685832">
              <w:rPr>
                <w:b/>
                <w:bCs/>
                <w:u w:val="single"/>
              </w:rPr>
              <w:t>:</w:t>
            </w:r>
          </w:p>
          <w:p w14:paraId="53E640B1" w14:textId="25A85F68" w:rsidR="00F74050" w:rsidRDefault="00655831" w:rsidP="00655831">
            <w:r>
              <w:t>This case is asserting that the Target NSSAI can enrich the understanding of what cells to select by indicating the subset of network slices which could be used in a target band instead of the allowed and partially allowed network slices. However</w:t>
            </w:r>
            <w:r w:rsidR="00901211">
              <w:t>:</w:t>
            </w:r>
            <w:r>
              <w:t xml:space="preserve"> in the example</w:t>
            </w:r>
            <w:r w:rsidR="00F74050">
              <w:t xml:space="preserve"> we have slices B and D in the partially Allowed NSSAI</w:t>
            </w:r>
            <w:r w:rsidR="00901211">
              <w:t>:</w:t>
            </w:r>
          </w:p>
          <w:p w14:paraId="6DF31363" w14:textId="26981A28" w:rsidR="00F74050" w:rsidRDefault="00F74050" w:rsidP="00901211">
            <w:pPr>
              <w:pStyle w:val="ListParagraph"/>
              <w:numPr>
                <w:ilvl w:val="0"/>
                <w:numId w:val="32"/>
              </w:numPr>
              <w:ind w:firstLineChars="0"/>
            </w:pPr>
            <w:r>
              <w:lastRenderedPageBreak/>
              <w:t>If the intention of the AMF is to guide the UE to not lose Slice D when in proximity of TA2, then</w:t>
            </w:r>
            <w:r w:rsidR="00185193">
              <w:t xml:space="preserve"> </w:t>
            </w:r>
            <w:r>
              <w:t>the RFSP can be set to privilege TA1 cells and one</w:t>
            </w:r>
            <w:r w:rsidR="00185193">
              <w:t xml:space="preserve"> other</w:t>
            </w:r>
            <w:r w:rsidR="00901211">
              <w:t xml:space="preserve"> additional</w:t>
            </w:r>
            <w:r>
              <w:t xml:space="preserve"> option could be to not allow partially slice B (because de fact</w:t>
            </w:r>
            <w:r w:rsidR="00185193">
              <w:t>o</w:t>
            </w:r>
            <w:r>
              <w:t xml:space="preserve"> the AMF wants to stay with slices A and D with priority when it has partially allowed Slice D</w:t>
            </w:r>
            <w:r w:rsidR="00901211">
              <w:t>, so Slice B should not be Partially allowed when Slice D is partially allowed as in the example, as the operator does not want the UE to move to TA2 anyhow</w:t>
            </w:r>
            <w:r w:rsidR="00185193">
              <w:t>)</w:t>
            </w:r>
            <w:r>
              <w:t>.</w:t>
            </w:r>
          </w:p>
          <w:p w14:paraId="0D55A6B3" w14:textId="5A6B278E" w:rsidR="00F74050" w:rsidRDefault="00F74050" w:rsidP="00901211">
            <w:pPr>
              <w:pStyle w:val="ListParagraph"/>
              <w:numPr>
                <w:ilvl w:val="0"/>
                <w:numId w:val="32"/>
              </w:numPr>
              <w:ind w:firstLineChars="0"/>
            </w:pPr>
            <w:r>
              <w:t xml:space="preserve">If the intention of the AMF is to privilege slice B, then it can set the RFSP to privilege the band of TA2. It </w:t>
            </w:r>
            <w:r w:rsidR="00185193">
              <w:t>should</w:t>
            </w:r>
            <w:r>
              <w:t xml:space="preserve"> be noted that setting the Target NSSAI to </w:t>
            </w:r>
            <w:proofErr w:type="gramStart"/>
            <w:r>
              <w:t>A,B</w:t>
            </w:r>
            <w:proofErr w:type="gramEnd"/>
            <w:r>
              <w:t xml:space="preserve"> would not have improved the situation and additionally not </w:t>
            </w:r>
            <w:r w:rsidR="00185193">
              <w:t>avoided</w:t>
            </w:r>
            <w:r>
              <w:t xml:space="preserve"> the UE going to TA3 if that was policy, for the same considerations as expressed per CASE1.</w:t>
            </w:r>
          </w:p>
          <w:p w14:paraId="7F6E3478" w14:textId="318EDF10" w:rsidR="00655831" w:rsidRDefault="00655831" w:rsidP="00655831">
            <w:r>
              <w:t xml:space="preserve">Lastly in order to avoid sending the UE to TA3 the simple rule to apply is that the target cell should not reduce the number of allowed/partially allowed slices the UE could potentially use, and this is already possible without specification </w:t>
            </w:r>
            <w:r w:rsidR="0056419F">
              <w:t xml:space="preserve">change </w:t>
            </w:r>
            <w:r>
              <w:t>as a simple RRM policy which we do not need to specify</w:t>
            </w:r>
            <w:r w:rsidR="0056419F">
              <w:t xml:space="preserve"> and also it is quite possible that the RRM attempts to preserve the registered network slices in allowed/partially allowed NSSAI</w:t>
            </w:r>
            <w:r>
              <w:t>. In general there seems to be no work to be done here to address CASE 2</w:t>
            </w:r>
            <w:r w:rsidR="0056419F">
              <w:t xml:space="preserve"> specifically. </w:t>
            </w:r>
          </w:p>
          <w:p w14:paraId="41DFE245" w14:textId="61D87F16" w:rsidR="00655831" w:rsidRDefault="00655831" w:rsidP="00655831">
            <w:r>
              <w:t>In addition,</w:t>
            </w:r>
            <w:r w:rsidR="0056419F">
              <w:t xml:space="preserve"> there is a proposal to i</w:t>
            </w:r>
            <w:r>
              <w:t>ntroduce</w:t>
            </w:r>
            <w:r w:rsidR="00986098">
              <w:t xml:space="preserve"> </w:t>
            </w:r>
            <w:r w:rsidR="00F74050">
              <w:t xml:space="preserve">a </w:t>
            </w:r>
            <w:r w:rsidR="007464A7">
              <w:t>T</w:t>
            </w:r>
            <w:r w:rsidR="00F74050">
              <w:t>arget NSSAI based mechanism</w:t>
            </w:r>
            <w:r>
              <w:t xml:space="preserve"> to prioritize network slices in the allowed or partially allowed NSSAI in the CN and provide this information to the NG-RAN should the UE move to an area where there could be a need to do so. This is a problem that in our opinion cannot be resolved in rel-18 without further study of a per UE network slice prioritization mechanism that to date is missing. Attempts to discuss this have been stopped in the past. So for not only per network slice priorities can be considered in an open manner and these can be configured in the NG-RAN. Hence there is no point to discuss the topic of slice prioritization via target NSSAI when it is</w:t>
            </w:r>
            <w:r w:rsidR="0056419F">
              <w:t xml:space="preserve"> something we can do after studying how to set the priority among network slices per UE in the CN (if the priority was UE independent this could be configured in the NG-RAN</w:t>
            </w:r>
            <w:proofErr w:type="gramStart"/>
            <w:r w:rsidR="0056419F">
              <w:t>) .</w:t>
            </w:r>
            <w:proofErr w:type="gramEnd"/>
            <w:r w:rsidR="0056419F">
              <w:t xml:space="preserve"> this therefore cannot be considered as a</w:t>
            </w:r>
            <w:r>
              <w:t xml:space="preserve"> category F enhancement at this stage.</w:t>
            </w:r>
            <w:r w:rsidR="00B93E1B">
              <w:t xml:space="preserve"> </w:t>
            </w:r>
            <w:r w:rsidR="00D425A9">
              <w:t>As a last comment, the target NSSAI slices must have the s</w:t>
            </w:r>
            <w:r w:rsidR="00130C3D">
              <w:t xml:space="preserve">ame priority level as the RAN cannot distinguish relative importance in target NSSAI. Thus this will create problem </w:t>
            </w:r>
            <w:r w:rsidR="004D4237">
              <w:t>as soon as there are more than 2 priority levels</w:t>
            </w:r>
            <w:r w:rsidR="0056419F">
              <w:t>, so a general solution is needed.</w:t>
            </w:r>
          </w:p>
          <w:p w14:paraId="1CC1043A" w14:textId="0A48F0CE" w:rsidR="00655831" w:rsidRDefault="00655831" w:rsidP="0056419F">
            <w:pPr>
              <w:rPr>
                <w:b/>
                <w:bCs/>
              </w:rPr>
            </w:pPr>
            <w:r w:rsidRPr="00DB3040">
              <w:rPr>
                <w:b/>
                <w:bCs/>
              </w:rPr>
              <w:t>OBSERVATION by NOKIA 1</w:t>
            </w:r>
            <w:r>
              <w:t>:</w:t>
            </w:r>
            <w:r w:rsidRPr="00655831">
              <w:rPr>
                <w:b/>
                <w:bCs/>
              </w:rPr>
              <w:t xml:space="preserve"> it has been shown the proposed use of target NSSAI is unnecessary to resolve the CASE 2 presented above</w:t>
            </w:r>
            <w:r w:rsidR="005311B6">
              <w:rPr>
                <w:b/>
                <w:bCs/>
              </w:rPr>
              <w:t xml:space="preserve"> as the RRM polic</w:t>
            </w:r>
            <w:r w:rsidR="0056419F">
              <w:rPr>
                <w:b/>
                <w:bCs/>
              </w:rPr>
              <w:t>ies are sufficient and</w:t>
            </w:r>
            <w:r w:rsidR="005311B6">
              <w:rPr>
                <w:b/>
                <w:bCs/>
              </w:rPr>
              <w:t xml:space="preserve"> can be tailored to avoid reduction of slices in target cell (i.e. by configuring the RAN to retain the existing PDU sessions</w:t>
            </w:r>
            <w:r w:rsidR="0056419F">
              <w:rPr>
                <w:b/>
                <w:bCs/>
              </w:rPr>
              <w:t xml:space="preserve"> or as many slices of the allowed/partially allowed NSSAI as possible</w:t>
            </w:r>
            <w:r w:rsidR="005311B6">
              <w:rPr>
                <w:b/>
                <w:bCs/>
              </w:rPr>
              <w:t>), or by not adding a slice to partially allowed slices</w:t>
            </w:r>
            <w:r w:rsidR="0056419F">
              <w:rPr>
                <w:b/>
                <w:bCs/>
              </w:rPr>
              <w:t xml:space="preserve"> sent to the NG-RAN</w:t>
            </w:r>
            <w:r w:rsidR="005311B6">
              <w:rPr>
                <w:b/>
                <w:bCs/>
              </w:rPr>
              <w:t xml:space="preserve"> if in fact some other slice is preferred</w:t>
            </w:r>
            <w:r w:rsidR="00F74050">
              <w:rPr>
                <w:b/>
                <w:bCs/>
              </w:rPr>
              <w:t>, or by proper setting of RFSP</w:t>
            </w:r>
            <w:r w:rsidR="005311B6">
              <w:rPr>
                <w:b/>
                <w:bCs/>
              </w:rPr>
              <w:t xml:space="preserve">. </w:t>
            </w:r>
            <w:r w:rsidR="00F74050">
              <w:rPr>
                <w:b/>
                <w:bCs/>
              </w:rPr>
              <w:t xml:space="preserve"> </w:t>
            </w:r>
            <w:r w:rsidR="005311B6">
              <w:rPr>
                <w:b/>
                <w:bCs/>
              </w:rPr>
              <w:t>A</w:t>
            </w:r>
            <w:r w:rsidR="005311B6" w:rsidRPr="00655831">
              <w:rPr>
                <w:b/>
                <w:bCs/>
              </w:rPr>
              <w:t>dditionally</w:t>
            </w:r>
            <w:r w:rsidR="005311B6">
              <w:rPr>
                <w:b/>
                <w:bCs/>
              </w:rPr>
              <w:t>,</w:t>
            </w:r>
            <w:r w:rsidRPr="00655831">
              <w:rPr>
                <w:b/>
                <w:bCs/>
              </w:rPr>
              <w:t xml:space="preserve"> there is no way to derive network slice priority per UE in rel-18. Hence this is not a FASMO issue and at this stage of the release Nokia objects to do any enhancement without fist studying the topic of how to determine the network slice priority per UE which was proposed for rel-19</w:t>
            </w:r>
            <w:r>
              <w:rPr>
                <w:b/>
                <w:bCs/>
              </w:rPr>
              <w:t xml:space="preserve"> but objected by some companies in both SA1 and SA2 MED in Q4</w:t>
            </w:r>
            <w:r w:rsidRPr="00655831">
              <w:rPr>
                <w:b/>
                <w:bCs/>
              </w:rPr>
              <w:t>.</w:t>
            </w:r>
            <w:r>
              <w:rPr>
                <w:b/>
                <w:bCs/>
              </w:rPr>
              <w:t xml:space="preserve"> The topic of how to handle Network slice priority per UE deserves to be studied in 3GPP whenever this will be allowed.</w:t>
            </w:r>
          </w:p>
          <w:p w14:paraId="6C8A13DD" w14:textId="0EEA83FF" w:rsidR="0056419F" w:rsidRPr="0056419F" w:rsidRDefault="0056419F" w:rsidP="0056419F">
            <w:pPr>
              <w:rPr>
                <w:b/>
                <w:bCs/>
              </w:rPr>
            </w:pPr>
            <w:r w:rsidRPr="0056419F">
              <w:rPr>
                <w:b/>
                <w:bCs/>
              </w:rPr>
              <w:t>Summary: CASE 2 needs no standards enhancements to be addressed</w:t>
            </w:r>
            <w:r>
              <w:rPr>
                <w:b/>
                <w:bCs/>
              </w:rPr>
              <w:t xml:space="preserve"> (e.g. by excluding from the partially Allowed s-NSSAI the network slices that the AMF wants to deprioritize)</w:t>
            </w:r>
            <w:r w:rsidRPr="0056419F">
              <w:rPr>
                <w:b/>
                <w:bCs/>
              </w:rPr>
              <w:t xml:space="preserve">. The general issue of indicating to NG-RAN slice priorities needs further </w:t>
            </w:r>
            <w:r w:rsidR="00901211">
              <w:rPr>
                <w:b/>
                <w:bCs/>
              </w:rPr>
              <w:t>work</w:t>
            </w:r>
            <w:r w:rsidRPr="0056419F">
              <w:rPr>
                <w:b/>
                <w:bCs/>
              </w:rPr>
              <w:t xml:space="preserve"> in a future release and is not something we can cover by a category F enhancement</w:t>
            </w:r>
            <w:r w:rsidR="00901211">
              <w:rPr>
                <w:b/>
                <w:bCs/>
              </w:rPr>
              <w:t xml:space="preserve"> in rel-18</w:t>
            </w:r>
            <w:r w:rsidRPr="0056419F">
              <w:rPr>
                <w:b/>
                <w:bCs/>
              </w:rPr>
              <w:t>.</w:t>
            </w:r>
          </w:p>
        </w:tc>
      </w:tr>
    </w:tbl>
    <w:p w14:paraId="6295016B" w14:textId="77777777" w:rsidR="00655831" w:rsidRDefault="00655831" w:rsidP="00AF475D">
      <w:pPr>
        <w:rPr>
          <w:b/>
          <w:bCs/>
          <w:u w:val="single"/>
        </w:rPr>
      </w:pPr>
    </w:p>
    <w:p w14:paraId="2DABE9CA" w14:textId="16FF0920" w:rsidR="008F4EDF" w:rsidRDefault="000257F3" w:rsidP="008F4EDF">
      <w:pPr>
        <w:pStyle w:val="Heading1"/>
      </w:pPr>
      <w:r>
        <w:t>Summary</w:t>
      </w:r>
    </w:p>
    <w:bookmarkEnd w:id="0"/>
    <w:bookmarkEnd w:id="1"/>
    <w:p w14:paraId="53CA00A8" w14:textId="45A6DD8F" w:rsidR="00E85CC7" w:rsidRDefault="0091450B" w:rsidP="00986098">
      <w:pPr>
        <w:rPr>
          <w:b/>
          <w:bCs/>
        </w:rPr>
      </w:pPr>
      <w:r w:rsidRPr="0091450B">
        <w:t xml:space="preserve">Based on the above discussion, </w:t>
      </w:r>
      <w:r w:rsidR="00986098">
        <w:t>Nokia has shown there is no need to resolve</w:t>
      </w:r>
      <w:r w:rsidR="00F75D45">
        <w:t xml:space="preserve"> issues that cannot be resolved with </w:t>
      </w:r>
      <w:r w:rsidR="00B41D0B">
        <w:t>existing specifications text</w:t>
      </w:r>
      <w:r w:rsidR="00F75D45">
        <w:t>.</w:t>
      </w:r>
      <w:r w:rsidR="00B41D0B">
        <w:t xml:space="preserve"> Additionally the topic of prioritization </w:t>
      </w:r>
      <w:r w:rsidR="007464A7">
        <w:t>is not even part of the eNS_ph3 scope.</w:t>
      </w:r>
      <w:r w:rsidR="00F75D45">
        <w:t xml:space="preserve">  Hence Nokia objects to progressing any C</w:t>
      </w:r>
      <w:r w:rsidR="000B168B">
        <w:t>R</w:t>
      </w:r>
      <w:r w:rsidR="00F75D45">
        <w:t xml:space="preserve"> on changing the Target NSSAI scope and functionality at this stage of rel-18</w:t>
      </w:r>
      <w:r w:rsidR="007464A7">
        <w:t xml:space="preserve"> as it does not provide any additional benefit to using e.g. the RFSP based on considering </w:t>
      </w:r>
      <w:r w:rsidR="002C7BF4">
        <w:t xml:space="preserve">at the PCF </w:t>
      </w:r>
      <w:r w:rsidR="007464A7">
        <w:t>the partially allowed network slices and partially rejected network slices</w:t>
      </w:r>
      <w:r w:rsidR="00F75D45">
        <w:t xml:space="preserve">. Nokia is open to </w:t>
      </w:r>
      <w:r w:rsidR="00901211">
        <w:t>work on</w:t>
      </w:r>
      <w:r w:rsidR="00F75D45">
        <w:t xml:space="preserve"> how to prioritize network </w:t>
      </w:r>
      <w:r w:rsidR="008C4AC9">
        <w:t>slices</w:t>
      </w:r>
      <w:r w:rsidR="00F75D45">
        <w:t xml:space="preserve"> per U</w:t>
      </w:r>
      <w:r w:rsidR="008C4AC9">
        <w:t>E</w:t>
      </w:r>
      <w:r w:rsidR="00F75D45">
        <w:t xml:space="preserve"> in rel-19 and</w:t>
      </w:r>
      <w:r w:rsidR="008C4AC9">
        <w:t xml:space="preserve"> identify suitable mechanisms to convey these priorities to the NG-RAN.</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13FD1"/>
    <w:multiLevelType w:val="hybridMultilevel"/>
    <w:tmpl w:val="E3364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4402E5"/>
    <w:multiLevelType w:val="hybridMultilevel"/>
    <w:tmpl w:val="B27481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4"/>
  </w:num>
  <w:num w:numId="9" w16cid:durableId="234358386">
    <w:abstractNumId w:val="15"/>
  </w:num>
  <w:num w:numId="10" w16cid:durableId="1812167320">
    <w:abstractNumId w:val="22"/>
  </w:num>
  <w:num w:numId="11" w16cid:durableId="1717461071">
    <w:abstractNumId w:val="26"/>
  </w:num>
  <w:num w:numId="12" w16cid:durableId="178811979">
    <w:abstractNumId w:val="7"/>
  </w:num>
  <w:num w:numId="13" w16cid:durableId="728504545">
    <w:abstractNumId w:val="8"/>
  </w:num>
  <w:num w:numId="14" w16cid:durableId="946545547">
    <w:abstractNumId w:val="21"/>
  </w:num>
  <w:num w:numId="15" w16cid:durableId="1357148221">
    <w:abstractNumId w:val="9"/>
  </w:num>
  <w:num w:numId="16" w16cid:durableId="370032516">
    <w:abstractNumId w:val="28"/>
  </w:num>
  <w:num w:numId="17" w16cid:durableId="1714385583">
    <w:abstractNumId w:val="17"/>
  </w:num>
  <w:num w:numId="18" w16cid:durableId="2127773530">
    <w:abstractNumId w:val="25"/>
  </w:num>
  <w:num w:numId="19" w16cid:durableId="807094896">
    <w:abstractNumId w:val="19"/>
  </w:num>
  <w:num w:numId="20" w16cid:durableId="1939824949">
    <w:abstractNumId w:val="23"/>
  </w:num>
  <w:num w:numId="21" w16cid:durableId="1789352353">
    <w:abstractNumId w:val="20"/>
  </w:num>
  <w:num w:numId="22" w16cid:durableId="834341894">
    <w:abstractNumId w:val="4"/>
  </w:num>
  <w:num w:numId="23" w16cid:durableId="2033336592">
    <w:abstractNumId w:val="27"/>
  </w:num>
  <w:num w:numId="24" w16cid:durableId="1096024781">
    <w:abstractNumId w:val="12"/>
  </w:num>
  <w:num w:numId="25" w16cid:durableId="517279964">
    <w:abstractNumId w:val="18"/>
  </w:num>
  <w:num w:numId="26" w16cid:durableId="1878350147">
    <w:abstractNumId w:val="10"/>
  </w:num>
  <w:num w:numId="27" w16cid:durableId="987393225">
    <w:abstractNumId w:val="14"/>
  </w:num>
  <w:num w:numId="28" w16cid:durableId="839925311">
    <w:abstractNumId w:val="16"/>
  </w:num>
  <w:num w:numId="29" w16cid:durableId="883297265">
    <w:abstractNumId w:val="13"/>
  </w:num>
  <w:num w:numId="30" w16cid:durableId="1278684079">
    <w:abstractNumId w:val="6"/>
  </w:num>
  <w:num w:numId="31" w16cid:durableId="166603437">
    <w:abstractNumId w:val="11"/>
  </w:num>
  <w:num w:numId="32" w16cid:durableId="1790706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0B1"/>
    <w:rsid w:val="0000543A"/>
    <w:rsid w:val="000123CE"/>
    <w:rsid w:val="000134AE"/>
    <w:rsid w:val="00014022"/>
    <w:rsid w:val="00016AF1"/>
    <w:rsid w:val="00023403"/>
    <w:rsid w:val="000256C9"/>
    <w:rsid w:val="000257F3"/>
    <w:rsid w:val="00026462"/>
    <w:rsid w:val="000270A0"/>
    <w:rsid w:val="000272B6"/>
    <w:rsid w:val="00033397"/>
    <w:rsid w:val="0003406F"/>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28CB"/>
    <w:rsid w:val="00064DA3"/>
    <w:rsid w:val="000655A6"/>
    <w:rsid w:val="00070A52"/>
    <w:rsid w:val="00075B7B"/>
    <w:rsid w:val="00080512"/>
    <w:rsid w:val="00080F02"/>
    <w:rsid w:val="00081000"/>
    <w:rsid w:val="00081AB1"/>
    <w:rsid w:val="0008403D"/>
    <w:rsid w:val="000845F8"/>
    <w:rsid w:val="00086BE1"/>
    <w:rsid w:val="00087423"/>
    <w:rsid w:val="000875B2"/>
    <w:rsid w:val="000930F0"/>
    <w:rsid w:val="0009480C"/>
    <w:rsid w:val="00095284"/>
    <w:rsid w:val="00097058"/>
    <w:rsid w:val="00097868"/>
    <w:rsid w:val="000A119A"/>
    <w:rsid w:val="000A501D"/>
    <w:rsid w:val="000B04C9"/>
    <w:rsid w:val="000B103A"/>
    <w:rsid w:val="000B1359"/>
    <w:rsid w:val="000B140B"/>
    <w:rsid w:val="000B168B"/>
    <w:rsid w:val="000B2528"/>
    <w:rsid w:val="000B3305"/>
    <w:rsid w:val="000C3546"/>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0C3D"/>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32EB"/>
    <w:rsid w:val="00185193"/>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03D0"/>
    <w:rsid w:val="001D1761"/>
    <w:rsid w:val="001D2793"/>
    <w:rsid w:val="001D42EE"/>
    <w:rsid w:val="001D534D"/>
    <w:rsid w:val="001D5A6E"/>
    <w:rsid w:val="001E37CE"/>
    <w:rsid w:val="001F168B"/>
    <w:rsid w:val="001F23AD"/>
    <w:rsid w:val="001F34E1"/>
    <w:rsid w:val="001F6440"/>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25842"/>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5AE3"/>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BF4"/>
    <w:rsid w:val="002C7ED8"/>
    <w:rsid w:val="002D0394"/>
    <w:rsid w:val="002D15D4"/>
    <w:rsid w:val="002D4095"/>
    <w:rsid w:val="002D412E"/>
    <w:rsid w:val="002D60E3"/>
    <w:rsid w:val="002D665A"/>
    <w:rsid w:val="002D68C2"/>
    <w:rsid w:val="002D6C17"/>
    <w:rsid w:val="002E2B86"/>
    <w:rsid w:val="002E311B"/>
    <w:rsid w:val="002E3D4E"/>
    <w:rsid w:val="002E66DD"/>
    <w:rsid w:val="002F2896"/>
    <w:rsid w:val="002F2E0D"/>
    <w:rsid w:val="002F4840"/>
    <w:rsid w:val="003014F8"/>
    <w:rsid w:val="003015CB"/>
    <w:rsid w:val="0030359B"/>
    <w:rsid w:val="00304217"/>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8735F"/>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122"/>
    <w:rsid w:val="00437742"/>
    <w:rsid w:val="00440513"/>
    <w:rsid w:val="004410DA"/>
    <w:rsid w:val="004412D7"/>
    <w:rsid w:val="00445219"/>
    <w:rsid w:val="00447E84"/>
    <w:rsid w:val="004512FF"/>
    <w:rsid w:val="0045549B"/>
    <w:rsid w:val="00455E01"/>
    <w:rsid w:val="00462749"/>
    <w:rsid w:val="004644EB"/>
    <w:rsid w:val="004645B5"/>
    <w:rsid w:val="004679BF"/>
    <w:rsid w:val="0047098F"/>
    <w:rsid w:val="0047540A"/>
    <w:rsid w:val="00481AD1"/>
    <w:rsid w:val="00484183"/>
    <w:rsid w:val="00487D49"/>
    <w:rsid w:val="00490C74"/>
    <w:rsid w:val="00491C39"/>
    <w:rsid w:val="0049385A"/>
    <w:rsid w:val="00494CF4"/>
    <w:rsid w:val="004950AF"/>
    <w:rsid w:val="004963BF"/>
    <w:rsid w:val="004A483F"/>
    <w:rsid w:val="004A4A09"/>
    <w:rsid w:val="004A742D"/>
    <w:rsid w:val="004B147E"/>
    <w:rsid w:val="004B1CB0"/>
    <w:rsid w:val="004B3D54"/>
    <w:rsid w:val="004B7B5A"/>
    <w:rsid w:val="004C1FB6"/>
    <w:rsid w:val="004C2A1D"/>
    <w:rsid w:val="004C3D08"/>
    <w:rsid w:val="004C5730"/>
    <w:rsid w:val="004D3578"/>
    <w:rsid w:val="004D4237"/>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47AA"/>
    <w:rsid w:val="004F6C4E"/>
    <w:rsid w:val="004F74A1"/>
    <w:rsid w:val="00502844"/>
    <w:rsid w:val="0050692E"/>
    <w:rsid w:val="00513EEC"/>
    <w:rsid w:val="0051699C"/>
    <w:rsid w:val="0052353C"/>
    <w:rsid w:val="00525574"/>
    <w:rsid w:val="005258DF"/>
    <w:rsid w:val="00526BEE"/>
    <w:rsid w:val="00526CEE"/>
    <w:rsid w:val="005311B6"/>
    <w:rsid w:val="0053286C"/>
    <w:rsid w:val="005353FA"/>
    <w:rsid w:val="00537AB0"/>
    <w:rsid w:val="00537EB6"/>
    <w:rsid w:val="00542BA7"/>
    <w:rsid w:val="00543E6C"/>
    <w:rsid w:val="00545B0D"/>
    <w:rsid w:val="00546910"/>
    <w:rsid w:val="00551855"/>
    <w:rsid w:val="00553C7E"/>
    <w:rsid w:val="0056192E"/>
    <w:rsid w:val="00561A92"/>
    <w:rsid w:val="00562144"/>
    <w:rsid w:val="0056419F"/>
    <w:rsid w:val="00565087"/>
    <w:rsid w:val="00570E38"/>
    <w:rsid w:val="0058314E"/>
    <w:rsid w:val="0058526C"/>
    <w:rsid w:val="00587189"/>
    <w:rsid w:val="005876E9"/>
    <w:rsid w:val="005932E2"/>
    <w:rsid w:val="00595D05"/>
    <w:rsid w:val="005A55E1"/>
    <w:rsid w:val="005B0043"/>
    <w:rsid w:val="005B2BDE"/>
    <w:rsid w:val="005B4436"/>
    <w:rsid w:val="005B4C45"/>
    <w:rsid w:val="005C0EEA"/>
    <w:rsid w:val="005C1AC3"/>
    <w:rsid w:val="005C294B"/>
    <w:rsid w:val="005C406D"/>
    <w:rsid w:val="005C514F"/>
    <w:rsid w:val="005C6E15"/>
    <w:rsid w:val="005C73C5"/>
    <w:rsid w:val="005D127B"/>
    <w:rsid w:val="005D162E"/>
    <w:rsid w:val="005D17F3"/>
    <w:rsid w:val="005D2A65"/>
    <w:rsid w:val="005D2E01"/>
    <w:rsid w:val="005D318A"/>
    <w:rsid w:val="005E30E8"/>
    <w:rsid w:val="005E3906"/>
    <w:rsid w:val="005F1E77"/>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55831"/>
    <w:rsid w:val="0065661B"/>
    <w:rsid w:val="006639DD"/>
    <w:rsid w:val="006643D8"/>
    <w:rsid w:val="00666463"/>
    <w:rsid w:val="006678FC"/>
    <w:rsid w:val="00671775"/>
    <w:rsid w:val="0067683E"/>
    <w:rsid w:val="00677386"/>
    <w:rsid w:val="00680F3C"/>
    <w:rsid w:val="00681D6F"/>
    <w:rsid w:val="00682162"/>
    <w:rsid w:val="00682170"/>
    <w:rsid w:val="00682B01"/>
    <w:rsid w:val="00684245"/>
    <w:rsid w:val="00685832"/>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6F13B2"/>
    <w:rsid w:val="006F78B6"/>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464A7"/>
    <w:rsid w:val="007567D7"/>
    <w:rsid w:val="00756A51"/>
    <w:rsid w:val="00763C76"/>
    <w:rsid w:val="00766DA1"/>
    <w:rsid w:val="0076761B"/>
    <w:rsid w:val="00770221"/>
    <w:rsid w:val="00775DE5"/>
    <w:rsid w:val="0077614D"/>
    <w:rsid w:val="0077651D"/>
    <w:rsid w:val="00777BEC"/>
    <w:rsid w:val="0078163B"/>
    <w:rsid w:val="00781F0F"/>
    <w:rsid w:val="00784CAA"/>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D2584"/>
    <w:rsid w:val="007D2F62"/>
    <w:rsid w:val="007D7E41"/>
    <w:rsid w:val="007E0B23"/>
    <w:rsid w:val="007E0BF2"/>
    <w:rsid w:val="007E23FD"/>
    <w:rsid w:val="007E2729"/>
    <w:rsid w:val="007E32E1"/>
    <w:rsid w:val="007E43DC"/>
    <w:rsid w:val="007E50EA"/>
    <w:rsid w:val="007F23C7"/>
    <w:rsid w:val="007F65B1"/>
    <w:rsid w:val="008028A4"/>
    <w:rsid w:val="0080335D"/>
    <w:rsid w:val="00805188"/>
    <w:rsid w:val="008054CB"/>
    <w:rsid w:val="00806F25"/>
    <w:rsid w:val="00807C57"/>
    <w:rsid w:val="00810D4B"/>
    <w:rsid w:val="008160E5"/>
    <w:rsid w:val="00816979"/>
    <w:rsid w:val="00816A6D"/>
    <w:rsid w:val="00816EC4"/>
    <w:rsid w:val="00817EF7"/>
    <w:rsid w:val="0082248A"/>
    <w:rsid w:val="0082570C"/>
    <w:rsid w:val="0082610B"/>
    <w:rsid w:val="00830664"/>
    <w:rsid w:val="00833AA1"/>
    <w:rsid w:val="0083527F"/>
    <w:rsid w:val="008357D8"/>
    <w:rsid w:val="00837A66"/>
    <w:rsid w:val="00843307"/>
    <w:rsid w:val="00843701"/>
    <w:rsid w:val="00844460"/>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22"/>
    <w:rsid w:val="008862A0"/>
    <w:rsid w:val="008866F2"/>
    <w:rsid w:val="00891783"/>
    <w:rsid w:val="00891CA3"/>
    <w:rsid w:val="00892250"/>
    <w:rsid w:val="00893CC6"/>
    <w:rsid w:val="00893E66"/>
    <w:rsid w:val="008942CB"/>
    <w:rsid w:val="0089534E"/>
    <w:rsid w:val="008A0925"/>
    <w:rsid w:val="008A0F56"/>
    <w:rsid w:val="008A6067"/>
    <w:rsid w:val="008B1270"/>
    <w:rsid w:val="008C02B7"/>
    <w:rsid w:val="008C4AC9"/>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211"/>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26C10"/>
    <w:rsid w:val="0093456E"/>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098"/>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C7CBC"/>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4E73"/>
    <w:rsid w:val="00A05022"/>
    <w:rsid w:val="00A0588F"/>
    <w:rsid w:val="00A10F02"/>
    <w:rsid w:val="00A11189"/>
    <w:rsid w:val="00A11C5D"/>
    <w:rsid w:val="00A11E22"/>
    <w:rsid w:val="00A13418"/>
    <w:rsid w:val="00A14062"/>
    <w:rsid w:val="00A164B4"/>
    <w:rsid w:val="00A257D3"/>
    <w:rsid w:val="00A25F6E"/>
    <w:rsid w:val="00A26551"/>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BB1"/>
    <w:rsid w:val="00A87D37"/>
    <w:rsid w:val="00A91624"/>
    <w:rsid w:val="00A92F28"/>
    <w:rsid w:val="00A9318F"/>
    <w:rsid w:val="00A94BC1"/>
    <w:rsid w:val="00A94CD1"/>
    <w:rsid w:val="00A97C90"/>
    <w:rsid w:val="00AB05A7"/>
    <w:rsid w:val="00AB1185"/>
    <w:rsid w:val="00AB1C79"/>
    <w:rsid w:val="00AB3A3C"/>
    <w:rsid w:val="00AC069C"/>
    <w:rsid w:val="00AC7166"/>
    <w:rsid w:val="00AD088C"/>
    <w:rsid w:val="00AD4878"/>
    <w:rsid w:val="00AD6076"/>
    <w:rsid w:val="00AD63FB"/>
    <w:rsid w:val="00AD7395"/>
    <w:rsid w:val="00AD7DAD"/>
    <w:rsid w:val="00AE0793"/>
    <w:rsid w:val="00AF0703"/>
    <w:rsid w:val="00AF475D"/>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1D0B"/>
    <w:rsid w:val="00B46FF8"/>
    <w:rsid w:val="00B4732F"/>
    <w:rsid w:val="00B50254"/>
    <w:rsid w:val="00B56275"/>
    <w:rsid w:val="00B56B07"/>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3E1B"/>
    <w:rsid w:val="00B95AEF"/>
    <w:rsid w:val="00BA167D"/>
    <w:rsid w:val="00BA17F6"/>
    <w:rsid w:val="00BA2CE8"/>
    <w:rsid w:val="00BA32CB"/>
    <w:rsid w:val="00BB16D7"/>
    <w:rsid w:val="00BB385A"/>
    <w:rsid w:val="00BB3E38"/>
    <w:rsid w:val="00BB5C91"/>
    <w:rsid w:val="00BB6F75"/>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0C5A"/>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700"/>
    <w:rsid w:val="00D15A0B"/>
    <w:rsid w:val="00D24374"/>
    <w:rsid w:val="00D2474B"/>
    <w:rsid w:val="00D26FDD"/>
    <w:rsid w:val="00D3092E"/>
    <w:rsid w:val="00D312DF"/>
    <w:rsid w:val="00D3422E"/>
    <w:rsid w:val="00D35196"/>
    <w:rsid w:val="00D36FC5"/>
    <w:rsid w:val="00D40936"/>
    <w:rsid w:val="00D40BF1"/>
    <w:rsid w:val="00D425A9"/>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3D0"/>
    <w:rsid w:val="00D91626"/>
    <w:rsid w:val="00D92A6F"/>
    <w:rsid w:val="00D949D7"/>
    <w:rsid w:val="00D9566C"/>
    <w:rsid w:val="00D95EA1"/>
    <w:rsid w:val="00DA08AB"/>
    <w:rsid w:val="00DA1983"/>
    <w:rsid w:val="00DA7A03"/>
    <w:rsid w:val="00DB1818"/>
    <w:rsid w:val="00DB1FAD"/>
    <w:rsid w:val="00DB3040"/>
    <w:rsid w:val="00DB36D4"/>
    <w:rsid w:val="00DB3ABA"/>
    <w:rsid w:val="00DB6B81"/>
    <w:rsid w:val="00DB74C2"/>
    <w:rsid w:val="00DC241D"/>
    <w:rsid w:val="00DC260D"/>
    <w:rsid w:val="00DC309B"/>
    <w:rsid w:val="00DC4DA2"/>
    <w:rsid w:val="00DC5A00"/>
    <w:rsid w:val="00DC5C16"/>
    <w:rsid w:val="00DC5E3D"/>
    <w:rsid w:val="00DD0D40"/>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3738F"/>
    <w:rsid w:val="00E416AD"/>
    <w:rsid w:val="00E418DB"/>
    <w:rsid w:val="00E41EBC"/>
    <w:rsid w:val="00E42A60"/>
    <w:rsid w:val="00E43ED6"/>
    <w:rsid w:val="00E43FF0"/>
    <w:rsid w:val="00E51302"/>
    <w:rsid w:val="00E538D6"/>
    <w:rsid w:val="00E6017F"/>
    <w:rsid w:val="00E602C2"/>
    <w:rsid w:val="00E60E94"/>
    <w:rsid w:val="00E65EA5"/>
    <w:rsid w:val="00E6650D"/>
    <w:rsid w:val="00E66D40"/>
    <w:rsid w:val="00E67E7D"/>
    <w:rsid w:val="00E705E9"/>
    <w:rsid w:val="00E70AC5"/>
    <w:rsid w:val="00E70E3E"/>
    <w:rsid w:val="00E71302"/>
    <w:rsid w:val="00E72F90"/>
    <w:rsid w:val="00E74DF3"/>
    <w:rsid w:val="00E754A8"/>
    <w:rsid w:val="00E77645"/>
    <w:rsid w:val="00E778B6"/>
    <w:rsid w:val="00E80AED"/>
    <w:rsid w:val="00E81E11"/>
    <w:rsid w:val="00E83F59"/>
    <w:rsid w:val="00E85BC1"/>
    <w:rsid w:val="00E85CC7"/>
    <w:rsid w:val="00E86811"/>
    <w:rsid w:val="00E8794F"/>
    <w:rsid w:val="00E91E71"/>
    <w:rsid w:val="00E94C0A"/>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03D8"/>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1AFC"/>
    <w:rsid w:val="00F52383"/>
    <w:rsid w:val="00F535B4"/>
    <w:rsid w:val="00F5703A"/>
    <w:rsid w:val="00F60AA2"/>
    <w:rsid w:val="00F64414"/>
    <w:rsid w:val="00F653B8"/>
    <w:rsid w:val="00F703A3"/>
    <w:rsid w:val="00F71FB3"/>
    <w:rsid w:val="00F74050"/>
    <w:rsid w:val="00F758AB"/>
    <w:rsid w:val="00F75D45"/>
    <w:rsid w:val="00F808D4"/>
    <w:rsid w:val="00F82771"/>
    <w:rsid w:val="00F830B9"/>
    <w:rsid w:val="00F83F8C"/>
    <w:rsid w:val="00F84DC9"/>
    <w:rsid w:val="00F90603"/>
    <w:rsid w:val="00F90FAD"/>
    <w:rsid w:val="00F95DAF"/>
    <w:rsid w:val="00FA1266"/>
    <w:rsid w:val="00FA2E87"/>
    <w:rsid w:val="00FB21AA"/>
    <w:rsid w:val="00FB24C6"/>
    <w:rsid w:val="00FB31F3"/>
    <w:rsid w:val="00FB6DAE"/>
    <w:rsid w:val="00FB7986"/>
    <w:rsid w:val="00FC1192"/>
    <w:rsid w:val="00FC357E"/>
    <w:rsid w:val="00FC4FB8"/>
    <w:rsid w:val="00FC6FA2"/>
    <w:rsid w:val="00FD5DD5"/>
    <w:rsid w:val="00FD6044"/>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uiPriority w:val="22"/>
    <w:qFormat/>
    <w:rsid w:val="003C4228"/>
    <w:rPr>
      <w:b/>
      <w:bCs/>
    </w:rPr>
  </w:style>
  <w:style w:type="character" w:customStyle="1" w:styleId="TAHChar">
    <w:name w:val="TAH Char"/>
    <w:qFormat/>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eastAsia="en-US"/>
    </w:rPr>
  </w:style>
  <w:style w:type="table" w:styleId="TableGrid">
    <w:name w:val="Table Grid"/>
    <w:basedOn w:val="TableNormal"/>
    <w:rsid w:val="00E77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DD0D4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23909894">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2.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6F306642-3022-4C39-BD1E-E39237A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4</Pages>
  <Words>2479</Words>
  <Characters>10864</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13317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14</cp:revision>
  <dcterms:created xsi:type="dcterms:W3CDTF">2023-10-30T12:08:00Z</dcterms:created>
  <dcterms:modified xsi:type="dcterms:W3CDTF">2024-02-16T14:52:00Z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